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47371" w14:textId="77777777" w:rsidR="001917C6" w:rsidRDefault="009927A3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TOKY</w:t>
      </w:r>
      <w:r>
        <w:t xml:space="preserve">        </w:t>
      </w:r>
      <w:r w:rsidR="001917C6">
        <w:rPr>
          <w:rFonts w:ascii="Times New Roman" w:hAnsi="Times New Roman" w:cs="Times New Roman"/>
          <w:sz w:val="24"/>
          <w:szCs w:val="24"/>
        </w:rPr>
        <w:t>(fl.1406)</w:t>
      </w:r>
    </w:p>
    <w:p w14:paraId="756D8EB0" w14:textId="77777777" w:rsidR="001917C6" w:rsidRDefault="001917C6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07F193" w14:textId="77777777" w:rsidR="001917C6" w:rsidRDefault="001917C6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CB3CCA" w14:textId="77777777" w:rsidR="001917C6" w:rsidRDefault="001917C6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 mandamus held in Gloucester into lands</w:t>
      </w:r>
    </w:p>
    <w:p w14:paraId="4DE7E78D" w14:textId="77777777" w:rsidR="001917C6" w:rsidRDefault="001917C6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Margaret Berkeley(q.v.).</w:t>
      </w:r>
    </w:p>
    <w:p w14:paraId="54AAE1B7" w14:textId="77777777" w:rsidR="001917C6" w:rsidRDefault="001917C6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19-44)</w:t>
      </w:r>
    </w:p>
    <w:p w14:paraId="41239CDE" w14:textId="77777777" w:rsidR="00033994" w:rsidRPr="00033994" w:rsidRDefault="00033994" w:rsidP="000339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3994">
        <w:rPr>
          <w:rFonts w:ascii="Times New Roman" w:hAnsi="Times New Roman" w:cs="Times New Roman"/>
          <w:sz w:val="24"/>
          <w:szCs w:val="24"/>
        </w:rPr>
        <w:t>30 Aug.1406</w:t>
      </w:r>
      <w:r w:rsidRPr="00033994"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Gloucester into lands </w:t>
      </w:r>
    </w:p>
    <w:p w14:paraId="0E45D67B" w14:textId="77777777" w:rsidR="00033994" w:rsidRPr="00033994" w:rsidRDefault="00033994" w:rsidP="000339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3994">
        <w:rPr>
          <w:rFonts w:ascii="Times New Roman" w:hAnsi="Times New Roman" w:cs="Times New Roman"/>
          <w:sz w:val="24"/>
          <w:szCs w:val="24"/>
        </w:rPr>
        <w:tab/>
      </w:r>
      <w:r w:rsidRPr="00033994">
        <w:rPr>
          <w:rFonts w:ascii="Times New Roman" w:hAnsi="Times New Roman" w:cs="Times New Roman"/>
          <w:sz w:val="24"/>
          <w:szCs w:val="24"/>
        </w:rPr>
        <w:tab/>
        <w:t>of Margaret Berkeley(q.v.).</w:t>
      </w:r>
    </w:p>
    <w:p w14:paraId="2841DA64" w14:textId="77777777" w:rsidR="00033994" w:rsidRPr="00033994" w:rsidRDefault="00033994" w:rsidP="000339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3994">
        <w:rPr>
          <w:rFonts w:ascii="Times New Roman" w:hAnsi="Times New Roman" w:cs="Times New Roman"/>
          <w:sz w:val="24"/>
          <w:szCs w:val="24"/>
        </w:rPr>
        <w:tab/>
      </w:r>
      <w:r w:rsidRPr="00033994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33994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https://inquisitionspostmortem.ac.uk/view/inquisition/19-042/44</w:t>
        </w:r>
      </w:hyperlink>
      <w:r w:rsidRPr="00033994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AA20CFC" w14:textId="77777777" w:rsidR="001917C6" w:rsidRDefault="001917C6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D901C6" w14:textId="77777777" w:rsidR="001917C6" w:rsidRDefault="001917C6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260E28" w14:textId="77777777" w:rsidR="001917C6" w:rsidRDefault="001917C6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2021</w:t>
      </w:r>
    </w:p>
    <w:p w14:paraId="7AE2400C" w14:textId="1578AFC4" w:rsidR="00033994" w:rsidRPr="00432BCF" w:rsidRDefault="00033994" w:rsidP="001917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February 2025</w:t>
      </w:r>
    </w:p>
    <w:p w14:paraId="0801FE50" w14:textId="4BF9C682" w:rsidR="00BA00AB" w:rsidRPr="009927A3" w:rsidRDefault="00BA00AB" w:rsidP="009139A6">
      <w:pPr>
        <w:pStyle w:val="NoSpacing"/>
      </w:pPr>
    </w:p>
    <w:sectPr w:rsidR="00BA00AB" w:rsidRPr="009927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357EF" w14:textId="77777777" w:rsidR="009927A3" w:rsidRDefault="009927A3" w:rsidP="009139A6">
      <w:r>
        <w:separator/>
      </w:r>
    </w:p>
  </w:endnote>
  <w:endnote w:type="continuationSeparator" w:id="0">
    <w:p w14:paraId="2E250CD7" w14:textId="77777777" w:rsidR="009927A3" w:rsidRDefault="009927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733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933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CFC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5EF58" w14:textId="77777777" w:rsidR="009927A3" w:rsidRDefault="009927A3" w:rsidP="009139A6">
      <w:r>
        <w:separator/>
      </w:r>
    </w:p>
  </w:footnote>
  <w:footnote w:type="continuationSeparator" w:id="0">
    <w:p w14:paraId="75954BB8" w14:textId="77777777" w:rsidR="009927A3" w:rsidRDefault="009927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CE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21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E7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7A3"/>
    <w:rsid w:val="00033994"/>
    <w:rsid w:val="000666E0"/>
    <w:rsid w:val="001917C6"/>
    <w:rsid w:val="002510B7"/>
    <w:rsid w:val="005C130B"/>
    <w:rsid w:val="00782C2B"/>
    <w:rsid w:val="00826F5C"/>
    <w:rsid w:val="009139A6"/>
    <w:rsid w:val="009448BB"/>
    <w:rsid w:val="009927A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89AF"/>
  <w15:chartTrackingRefBased/>
  <w15:docId w15:val="{BA00B2CC-4A0D-4755-8F4D-B1820BDC5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39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42/4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25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2021-08-29T10:47:00Z</dcterms:created>
  <dcterms:modified xsi:type="dcterms:W3CDTF">2025-02-01T11:33:00Z</dcterms:modified>
</cp:coreProperties>
</file>